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1351E" w14:textId="77777777" w:rsidR="00645AB8" w:rsidRDefault="00645AB8" w:rsidP="00645AB8">
      <w:pPr>
        <w:pStyle w:val="NoSpacing"/>
      </w:pPr>
      <w:r>
        <w:rPr>
          <w:u w:val="single"/>
        </w:rPr>
        <w:t>William WHYTWEY</w:t>
      </w:r>
      <w:r>
        <w:t xml:space="preserve">   </w:t>
      </w:r>
      <w:proofErr w:type="gramStart"/>
      <w:r>
        <w:t xml:space="preserve">   (</w:t>
      </w:r>
      <w:proofErr w:type="gramEnd"/>
      <w:r>
        <w:t>d.ca.1484)</w:t>
      </w:r>
    </w:p>
    <w:p w14:paraId="28AF892E" w14:textId="77777777" w:rsidR="00645AB8" w:rsidRDefault="00645AB8" w:rsidP="00645AB8">
      <w:pPr>
        <w:pStyle w:val="NoSpacing"/>
      </w:pPr>
      <w:r>
        <w:t>of London. Mercer.</w:t>
      </w:r>
    </w:p>
    <w:p w14:paraId="712E75E9" w14:textId="77777777" w:rsidR="00645AB8" w:rsidRDefault="00645AB8" w:rsidP="00645AB8">
      <w:pPr>
        <w:pStyle w:val="NoSpacing"/>
      </w:pPr>
    </w:p>
    <w:p w14:paraId="1E6E616F" w14:textId="77777777" w:rsidR="00645AB8" w:rsidRDefault="00645AB8" w:rsidP="00645AB8">
      <w:pPr>
        <w:pStyle w:val="NoSpacing"/>
      </w:pPr>
    </w:p>
    <w:p w14:paraId="0B9CA77C" w14:textId="77777777" w:rsidR="00645AB8" w:rsidRDefault="00645AB8" w:rsidP="00645AB8">
      <w:pPr>
        <w:pStyle w:val="NoSpacing"/>
      </w:pPr>
      <w:r>
        <w:t xml:space="preserve">= 1 Margaret(q.v.). She 2 = John </w:t>
      </w:r>
      <w:proofErr w:type="spellStart"/>
      <w:r>
        <w:t>Pylton</w:t>
      </w:r>
      <w:proofErr w:type="spellEnd"/>
      <w:r>
        <w:t xml:space="preserve"> of London, mercer(q.v.).</w:t>
      </w:r>
    </w:p>
    <w:p w14:paraId="13D1F074" w14:textId="77777777" w:rsidR="00645AB8" w:rsidRDefault="00645AB8" w:rsidP="00645AB8">
      <w:pPr>
        <w:pStyle w:val="NoSpacing"/>
      </w:pPr>
      <w:r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780252A7" w14:textId="77777777" w:rsidR="00645AB8" w:rsidRDefault="00645AB8" w:rsidP="00645AB8">
      <w:pPr>
        <w:pStyle w:val="NoSpacing"/>
      </w:pPr>
    </w:p>
    <w:p w14:paraId="0C29B992" w14:textId="77777777" w:rsidR="00645AB8" w:rsidRDefault="00645AB8" w:rsidP="00645AB8">
      <w:pPr>
        <w:pStyle w:val="NoSpacing"/>
      </w:pPr>
    </w:p>
    <w:p w14:paraId="37C0D4E8" w14:textId="77777777" w:rsidR="00645AB8" w:rsidRDefault="00645AB8" w:rsidP="00645AB8">
      <w:pPr>
        <w:pStyle w:val="NoSpacing"/>
      </w:pPr>
      <w:r>
        <w:tab/>
        <w:t>1484</w:t>
      </w:r>
      <w:r>
        <w:tab/>
        <w:t>He died in of before this time.   (ibid.)</w:t>
      </w:r>
    </w:p>
    <w:p w14:paraId="7BB48AF7" w14:textId="77777777" w:rsidR="00645AB8" w:rsidRDefault="00645AB8" w:rsidP="00645AB8">
      <w:pPr>
        <w:pStyle w:val="NoSpacing"/>
      </w:pPr>
    </w:p>
    <w:p w14:paraId="584418E5" w14:textId="77777777" w:rsidR="00645AB8" w:rsidRDefault="00645AB8" w:rsidP="00645AB8">
      <w:pPr>
        <w:pStyle w:val="NoSpacing"/>
      </w:pPr>
    </w:p>
    <w:p w14:paraId="477BEA13" w14:textId="77777777" w:rsidR="00645AB8" w:rsidRDefault="00645AB8" w:rsidP="00645AB8">
      <w:pPr>
        <w:pStyle w:val="NoSpacing"/>
      </w:pPr>
      <w:r>
        <w:t xml:space="preserve">Executors:   Nicholas Alwyn of London, mercer(q.v.), Stephen </w:t>
      </w:r>
      <w:proofErr w:type="spellStart"/>
      <w:r>
        <w:t>Gybson</w:t>
      </w:r>
      <w:proofErr w:type="spellEnd"/>
      <w:r>
        <w:t xml:space="preserve"> of London,</w:t>
      </w:r>
    </w:p>
    <w:p w14:paraId="77CFAF6B" w14:textId="77777777" w:rsidR="00645AB8" w:rsidRDefault="00645AB8" w:rsidP="00645AB8">
      <w:pPr>
        <w:pStyle w:val="NoSpacing"/>
      </w:pPr>
      <w:r>
        <w:tab/>
        <w:t xml:space="preserve">        mercer(q.v.), John </w:t>
      </w:r>
      <w:proofErr w:type="spellStart"/>
      <w:r>
        <w:t>Pylton</w:t>
      </w:r>
      <w:proofErr w:type="spellEnd"/>
      <w:r>
        <w:t xml:space="preserve"> of London, mercer(q.v.) and his wife, Margaret(q.v.).</w:t>
      </w:r>
    </w:p>
    <w:p w14:paraId="758997E0" w14:textId="77777777" w:rsidR="00645AB8" w:rsidRDefault="00645AB8" w:rsidP="00645AB8">
      <w:pPr>
        <w:pStyle w:val="NoSpacing"/>
      </w:pPr>
      <w:r>
        <w:tab/>
        <w:t xml:space="preserve">        (ibid.).</w:t>
      </w:r>
    </w:p>
    <w:p w14:paraId="3A945DE4" w14:textId="77777777" w:rsidR="00645AB8" w:rsidRDefault="00645AB8" w:rsidP="00645AB8">
      <w:pPr>
        <w:pStyle w:val="NoSpacing"/>
      </w:pPr>
    </w:p>
    <w:p w14:paraId="68E2D4DC" w14:textId="77777777" w:rsidR="00645AB8" w:rsidRDefault="00645AB8" w:rsidP="00645AB8">
      <w:pPr>
        <w:pStyle w:val="NoSpacing"/>
      </w:pPr>
    </w:p>
    <w:p w14:paraId="610CDE60" w14:textId="77777777" w:rsidR="00645AB8" w:rsidRDefault="00645AB8" w:rsidP="00645AB8">
      <w:pPr>
        <w:pStyle w:val="NoSpacing"/>
      </w:pPr>
      <w:r>
        <w:t>19 April 2019</w:t>
      </w:r>
    </w:p>
    <w:p w14:paraId="13C71B58" w14:textId="77777777" w:rsidR="006B2F86" w:rsidRPr="00E71FC3" w:rsidRDefault="00645AB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35EA0" w14:textId="77777777" w:rsidR="00645AB8" w:rsidRDefault="00645AB8" w:rsidP="00E71FC3">
      <w:pPr>
        <w:spacing w:after="0" w:line="240" w:lineRule="auto"/>
      </w:pPr>
      <w:r>
        <w:separator/>
      </w:r>
    </w:p>
  </w:endnote>
  <w:endnote w:type="continuationSeparator" w:id="0">
    <w:p w14:paraId="5F2575F8" w14:textId="77777777" w:rsidR="00645AB8" w:rsidRDefault="00645A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AE957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70C241" w14:textId="77777777" w:rsidR="00645AB8" w:rsidRDefault="00645AB8" w:rsidP="00E71FC3">
      <w:pPr>
        <w:spacing w:after="0" w:line="240" w:lineRule="auto"/>
      </w:pPr>
      <w:r>
        <w:separator/>
      </w:r>
    </w:p>
  </w:footnote>
  <w:footnote w:type="continuationSeparator" w:id="0">
    <w:p w14:paraId="3B261950" w14:textId="77777777" w:rsidR="00645AB8" w:rsidRDefault="00645A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AB8"/>
    <w:rsid w:val="001A7C09"/>
    <w:rsid w:val="00577BD5"/>
    <w:rsid w:val="00645AB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E9A184"/>
  <w15:chartTrackingRefBased/>
  <w15:docId w15:val="{990CF6A4-6C87-455F-A24E-BB85142C6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45A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2019-04-30T18:36:00Z</dcterms:created>
  <dcterms:modified xsi:type="dcterms:W3CDTF">2019-04-30T18:37:00Z</dcterms:modified>
</cp:coreProperties>
</file>